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1AE6AC0F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22E485DB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914575">
              <w:rPr>
                <w:b/>
                <w:bCs/>
                <w:color w:val="0070C0"/>
                <w:sz w:val="40"/>
                <w:szCs w:val="32"/>
              </w:rPr>
              <w:t>1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Analyse du besoin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2185BA49" w:rsidR="00C506A5" w:rsidRDefault="00914575" w:rsidP="007B4FD7">
            <w:pPr>
              <w:ind w:right="-144" w:hanging="282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 xml:space="preserve">2. </w:t>
            </w:r>
            <w:r w:rsidR="00F80657">
              <w:rPr>
                <w:b/>
                <w:bCs/>
                <w:sz w:val="32"/>
                <w:szCs w:val="24"/>
              </w:rPr>
              <w:t>Construire une maquette de la salle témoin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1A5B2D1A" w14:textId="4029160B" w:rsidR="00F80657" w:rsidRPr="00F80657" w:rsidRDefault="00F80657" w:rsidP="00F80657">
      <w:pPr>
        <w:spacing w:before="360" w:after="120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83840" behindDoc="0" locked="0" layoutInCell="1" allowOverlap="1" wp14:anchorId="6D5F5A63" wp14:editId="342101D2">
            <wp:simplePos x="0" y="0"/>
            <wp:positionH relativeFrom="column">
              <wp:posOffset>4949190</wp:posOffset>
            </wp:positionH>
            <wp:positionV relativeFrom="paragraph">
              <wp:posOffset>675119</wp:posOffset>
            </wp:positionV>
            <wp:extent cx="1853718" cy="1390650"/>
            <wp:effectExtent l="0" t="0" r="0" b="0"/>
            <wp:wrapNone/>
            <wp:docPr id="1843072017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718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4415" w:rsidRPr="00D04415">
        <w:rPr>
          <w:rFonts w:ascii="Calibri" w:hAnsi="Calibri" w:cs="Calibri"/>
          <w:b/>
          <w:bCs/>
          <w:sz w:val="22"/>
          <w:szCs w:val="22"/>
          <w:u w:val="single"/>
        </w:rPr>
        <w:t>Mise en situation</w:t>
      </w:r>
      <w:r w:rsidR="00D04415" w:rsidRPr="00D04415">
        <w:rPr>
          <w:rFonts w:ascii="Calibri" w:hAnsi="Calibri" w:cs="Calibri"/>
          <w:sz w:val="22"/>
          <w:szCs w:val="22"/>
        </w:rPr>
        <w:t xml:space="preserve"> :  </w:t>
      </w:r>
      <w:r w:rsidRPr="00F80657">
        <w:rPr>
          <w:rFonts w:ascii="Calibri" w:hAnsi="Calibri" w:cs="Calibri"/>
          <w:sz w:val="22"/>
          <w:szCs w:val="22"/>
        </w:rPr>
        <w:t>Il serait souhaitable de visualiser et de tester les solutions</w:t>
      </w:r>
      <w:r>
        <w:rPr>
          <w:rFonts w:ascii="Calibri" w:hAnsi="Calibri" w:cs="Calibri"/>
          <w:sz w:val="22"/>
          <w:szCs w:val="22"/>
        </w:rPr>
        <w:br/>
      </w:r>
      <w:r w:rsidRPr="00F80657">
        <w:rPr>
          <w:rFonts w:ascii="Calibri" w:hAnsi="Calibri" w:cs="Calibri"/>
          <w:sz w:val="22"/>
          <w:szCs w:val="22"/>
        </w:rPr>
        <w:t xml:space="preserve"> trouvées pour rafraîchir une salle de classe, avant de les déployer sur le terrain.</w:t>
      </w:r>
    </w:p>
    <w:p w14:paraId="36DE03FB" w14:textId="4320962E" w:rsidR="00F80657" w:rsidRPr="00F80657" w:rsidRDefault="00F80657" w:rsidP="00F80657">
      <w:pPr>
        <w:spacing w:before="360" w:after="120"/>
        <w:rPr>
          <w:rFonts w:ascii="Calibri" w:hAnsi="Calibri" w:cs="Calibri"/>
          <w:b/>
          <w:bCs/>
          <w:sz w:val="22"/>
          <w:szCs w:val="22"/>
        </w:rPr>
      </w:pPr>
      <w:r w:rsidRPr="00F80657">
        <w:rPr>
          <w:rFonts w:ascii="Calibri" w:hAnsi="Calibri" w:cs="Calibri"/>
          <w:b/>
          <w:bCs/>
          <w:sz w:val="22"/>
          <w:szCs w:val="22"/>
        </w:rPr>
        <w:t>Comment construire et équiper une maquette réaliste, qui permettrait cette</w:t>
      </w:r>
      <w:r w:rsidRPr="00F80657">
        <w:rPr>
          <w:rFonts w:ascii="Calibri" w:hAnsi="Calibri" w:cs="Calibri"/>
          <w:b/>
          <w:bCs/>
          <w:sz w:val="22"/>
          <w:szCs w:val="22"/>
        </w:rPr>
        <w:br/>
        <w:t>projection et ces tests ?</w:t>
      </w:r>
    </w:p>
    <w:p w14:paraId="19063BEA" w14:textId="77777777" w:rsidR="00F80657" w:rsidRPr="00F80657" w:rsidRDefault="00F80657" w:rsidP="00F80657">
      <w:pPr>
        <w:spacing w:before="360" w:after="120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F80657">
        <w:rPr>
          <w:rFonts w:ascii="Calibri" w:hAnsi="Calibri" w:cs="Calibri"/>
          <w:sz w:val="22"/>
          <w:szCs w:val="22"/>
        </w:rPr>
        <w:t> </w:t>
      </w:r>
      <w:r w:rsidR="00D04415" w:rsidRPr="00D04415">
        <w:rPr>
          <w:rFonts w:ascii="Calibri" w:hAnsi="Calibri" w:cs="Calibri"/>
          <w:b/>
          <w:bCs/>
          <w:color w:val="0070C0"/>
          <w:sz w:val="24"/>
          <w:szCs w:val="24"/>
        </w:rPr>
        <w:t xml:space="preserve">Objectif : </w:t>
      </w:r>
      <w:r w:rsidRPr="00F80657">
        <w:rPr>
          <w:rFonts w:ascii="Calibri" w:hAnsi="Calibri" w:cs="Calibri"/>
          <w:b/>
          <w:bCs/>
          <w:color w:val="0070C0"/>
          <w:sz w:val="24"/>
          <w:szCs w:val="24"/>
        </w:rPr>
        <w:t>Construire une maquette répondant à la problématique</w:t>
      </w:r>
    </w:p>
    <w:p w14:paraId="58B4CA77" w14:textId="1DCC0E2A" w:rsidR="00EE223B" w:rsidRDefault="00D04415" w:rsidP="00EE223B">
      <w:pPr>
        <w:spacing w:before="0" w:after="120" w:line="240" w:lineRule="auto"/>
        <w:rPr>
          <w:rFonts w:ascii="Calibri" w:hAnsi="Calibri" w:cs="Calibri"/>
          <w:b/>
          <w:bCs/>
          <w:sz w:val="22"/>
          <w:szCs w:val="22"/>
        </w:rPr>
      </w:pPr>
      <w:r w:rsidRPr="00D04415">
        <w:rPr>
          <w:rFonts w:ascii="Calibri" w:hAnsi="Calibri" w:cs="Calibri"/>
          <w:b/>
          <w:bCs/>
          <w:sz w:val="24"/>
          <w:szCs w:val="24"/>
        </w:rPr>
        <w:t> </w:t>
      </w:r>
      <w:r w:rsidR="00F80657" w:rsidRPr="00F80657">
        <w:rPr>
          <w:rFonts w:ascii="Calibri" w:hAnsi="Calibri" w:cs="Calibri"/>
          <w:b/>
          <w:bCs/>
          <w:sz w:val="24"/>
          <w:szCs w:val="24"/>
          <w:u w:val="single"/>
        </w:rPr>
        <w:t xml:space="preserve">Question 1 </w:t>
      </w:r>
      <w:r w:rsidR="00F80657" w:rsidRPr="00F80657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EE223B" w:rsidRPr="00EE223B">
        <w:rPr>
          <w:rFonts w:ascii="Calibri" w:hAnsi="Calibri" w:cs="Calibri"/>
          <w:b/>
          <w:bCs/>
          <w:sz w:val="22"/>
          <w:szCs w:val="22"/>
        </w:rPr>
        <w:t>Quelles mesures sont nécessaires pour réaliser une maquette de la salle de classe ?</w:t>
      </w:r>
    </w:p>
    <w:p w14:paraId="39C8803E" w14:textId="4FD0D590" w:rsidR="00D04415" w:rsidRPr="00EE223B" w:rsidRDefault="00BE6AE6" w:rsidP="00EE223B">
      <w:pPr>
        <w:spacing w:before="0" w:after="12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>À</w:t>
      </w:r>
      <w:r w:rsidR="00F80657" w:rsidRPr="00EE223B">
        <w:rPr>
          <w:rFonts w:ascii="Calibri" w:hAnsi="Calibri" w:cs="Calibri"/>
          <w:sz w:val="22"/>
          <w:szCs w:val="22"/>
        </w:rPr>
        <w:t xml:space="preserve"> l’aide des instruments de mesure mis à disposition, prendre les mesures nécessaires pour réaliser une</w:t>
      </w:r>
      <w:r w:rsidR="00F80657" w:rsidRPr="00EE223B">
        <w:rPr>
          <w:rFonts w:ascii="Calibri" w:hAnsi="Calibri" w:cs="Calibri"/>
          <w:sz w:val="24"/>
          <w:szCs w:val="24"/>
        </w:rPr>
        <w:t xml:space="preserve"> maquette réaliste de la salle 109 :</w:t>
      </w:r>
      <w:r w:rsidR="00D04415" w:rsidRPr="00EE223B">
        <w:rPr>
          <w:rFonts w:ascii="Calibri" w:hAnsi="Calibri" w:cs="Calibri"/>
          <w:sz w:val="24"/>
          <w:szCs w:val="24"/>
        </w:rPr>
        <w:t> </w:t>
      </w:r>
    </w:p>
    <w:p w14:paraId="213E1FD8" w14:textId="2EC7C637" w:rsidR="00F80657" w:rsidRDefault="00EE223B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D0441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5648" behindDoc="0" locked="0" layoutInCell="1" allowOverlap="1" wp14:anchorId="7C59BE9F" wp14:editId="410BE693">
                <wp:simplePos x="0" y="0"/>
                <wp:positionH relativeFrom="margin">
                  <wp:align>center</wp:align>
                </wp:positionH>
                <wp:positionV relativeFrom="paragraph">
                  <wp:posOffset>49530</wp:posOffset>
                </wp:positionV>
                <wp:extent cx="6557010" cy="876300"/>
                <wp:effectExtent l="0" t="0" r="0" b="0"/>
                <wp:wrapNone/>
                <wp:docPr id="118209142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7010" cy="87630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F7D165" w14:textId="77777777" w:rsidR="00D04415" w:rsidRPr="00EE223B" w:rsidRDefault="00D04415" w:rsidP="00D044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9BE9F" id="Rectangle 8" o:spid="_x0000_s1027" style="position:absolute;margin-left:0;margin-top:3.9pt;width:516.3pt;height:69pt;z-index:251675648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" fillcolor="#dfebf7" stroked="f" strokecolor="#dfebf7" strokeweight="2pt">
                <v:shadow color="black [0]"/>
                <v:textbox inset="2.88pt,2.88pt,2.88pt,2.88pt">
                  <w:txbxContent>
                    <w:p w14:paraId="0CF7D165" w14:textId="77777777" w:rsidR="00D04415" w:rsidRPr="00EE223B" w:rsidRDefault="00D04415" w:rsidP="00D0441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668AF6D" w14:textId="48128583" w:rsidR="00F80657" w:rsidRPr="00D04415" w:rsidRDefault="00F80657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2B03F11D" w14:textId="3196EE9C" w:rsidR="00EE223B" w:rsidRDefault="00EE223B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D0441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97152" behindDoc="0" locked="0" layoutInCell="1" allowOverlap="1" wp14:anchorId="522419FE" wp14:editId="4C50F801">
                <wp:simplePos x="0" y="0"/>
                <wp:positionH relativeFrom="margin">
                  <wp:posOffset>148589</wp:posOffset>
                </wp:positionH>
                <wp:positionV relativeFrom="paragraph">
                  <wp:posOffset>379095</wp:posOffset>
                </wp:positionV>
                <wp:extent cx="6547485" cy="581025"/>
                <wp:effectExtent l="0" t="0" r="5715" b="9525"/>
                <wp:wrapNone/>
                <wp:docPr id="78756459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7485" cy="58102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ED801A" w14:textId="77777777" w:rsidR="00EE223B" w:rsidRPr="00EE223B" w:rsidRDefault="00EE223B" w:rsidP="00EE223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419FE" id="_x0000_s1028" style="position:absolute;margin-left:11.7pt;margin-top:29.85pt;width:515.55pt;height:45.75pt;z-index:25169715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" fillcolor="#dfebf7" stroked="f" strokecolor="#dfebf7" strokeweight="2pt">
                <v:shadow color="black [0]"/>
                <v:textbox inset="2.88pt,2.88pt,2.88pt,2.88pt">
                  <w:txbxContent>
                    <w:p w14:paraId="58ED801A" w14:textId="77777777" w:rsidR="00EE223B" w:rsidRPr="00EE223B" w:rsidRDefault="00EE223B" w:rsidP="00EE223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>Bilan de la prise de mesures :</w:t>
      </w:r>
    </w:p>
    <w:p w14:paraId="4B3133BD" w14:textId="65579698" w:rsidR="00F80657" w:rsidRDefault="00F80657" w:rsidP="00F80657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37D9E47C" w14:textId="3AA7DA57" w:rsidR="00EE223B" w:rsidRDefault="00EE223B" w:rsidP="00F80657">
      <w:pPr>
        <w:spacing w:before="360" w:after="120"/>
        <w:rPr>
          <w:rFonts w:ascii="Calibri" w:hAnsi="Calibri" w:cs="Calibri"/>
          <w:sz w:val="24"/>
          <w:szCs w:val="24"/>
        </w:rPr>
      </w:pPr>
      <w:r w:rsidRPr="00EE223B">
        <w:rPr>
          <w:rFonts w:ascii="Calibri" w:hAnsi="Calibri" w:cs="Calibri"/>
          <w:b/>
          <w:bCs/>
          <w:sz w:val="24"/>
          <w:szCs w:val="24"/>
          <w:u w:val="single"/>
        </w:rPr>
        <w:t>Question 2</w:t>
      </w:r>
      <w:r>
        <w:rPr>
          <w:rFonts w:ascii="Calibri" w:hAnsi="Calibri" w:cs="Calibri"/>
          <w:b/>
          <w:bCs/>
          <w:sz w:val="24"/>
          <w:szCs w:val="24"/>
        </w:rPr>
        <w:t xml:space="preserve"> : </w:t>
      </w:r>
      <w:r w:rsidRPr="00EE223B">
        <w:rPr>
          <w:rFonts w:ascii="Calibri" w:hAnsi="Calibri" w:cs="Calibri"/>
          <w:b/>
          <w:bCs/>
          <w:sz w:val="24"/>
          <w:szCs w:val="24"/>
        </w:rPr>
        <w:t>En tenant compte des caractéristiques de la découpe laser, quelle longueur maximale peut-on découper avec cette machine ?</w:t>
      </w:r>
    </w:p>
    <w:p w14:paraId="72B92241" w14:textId="199ECA11" w:rsidR="00F80657" w:rsidRPr="00F80657" w:rsidRDefault="00EE223B" w:rsidP="00EE223B">
      <w:pPr>
        <w:spacing w:after="120"/>
        <w:rPr>
          <w:rFonts w:ascii="Calibri" w:hAnsi="Calibri" w:cs="Calibri"/>
          <w:sz w:val="24"/>
          <w:szCs w:val="24"/>
        </w:rPr>
      </w:pPr>
      <w:r w:rsidRPr="00F80657">
        <w:rPr>
          <w:rFonts w:ascii="Calibri" w:hAnsi="Calibri" w:cs="Calibri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BD35160" wp14:editId="02EA6254">
                <wp:simplePos x="0" y="0"/>
                <wp:positionH relativeFrom="column">
                  <wp:posOffset>2908935</wp:posOffset>
                </wp:positionH>
                <wp:positionV relativeFrom="paragraph">
                  <wp:posOffset>290195</wp:posOffset>
                </wp:positionV>
                <wp:extent cx="3657600" cy="714375"/>
                <wp:effectExtent l="0" t="0" r="19050" b="285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29A35" w14:textId="3A8E1E1E" w:rsidR="00F80657" w:rsidRPr="00F80657" w:rsidRDefault="00F80657" w:rsidP="00F8065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 w:rsidRPr="00F8065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xTool</w:t>
                            </w:r>
                            <w:proofErr w:type="spellEnd"/>
                            <w:proofErr w:type="gramEnd"/>
                            <w:r w:rsidRPr="00F8065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- Kit Complet S1 20W</w:t>
                            </w:r>
                            <w:r w:rsidRPr="00F8065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br/>
                              <w:t xml:space="preserve">Découpe et Graveur Laser avec </w:t>
                            </w:r>
                            <w:proofErr w:type="spellStart"/>
                            <w:r w:rsidRPr="00F8065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SafetyPro</w:t>
                            </w:r>
                            <w:proofErr w:type="spellEnd"/>
                            <w:r w:rsidRPr="00F8065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AP2</w:t>
                            </w:r>
                          </w:p>
                          <w:p w14:paraId="2A92C69C" w14:textId="77777777" w:rsidR="00F80657" w:rsidRPr="00F80657" w:rsidRDefault="00F80657" w:rsidP="00F80657">
                            <w:r w:rsidRPr="00F80657">
                              <w:t> </w:t>
                            </w:r>
                          </w:p>
                          <w:p w14:paraId="26D7B026" w14:textId="10D0EFD9" w:rsidR="00F80657" w:rsidRDefault="00F806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35160" id="Zone de texte 2" o:spid="_x0000_s1029" type="#_x0000_t202" style="position:absolute;margin-left:229.05pt;margin-top:22.85pt;width:4in;height:5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">
                <v:textbox>
                  <w:txbxContent>
                    <w:p w14:paraId="3F729A35" w14:textId="3A8E1E1E" w:rsidR="00F80657" w:rsidRPr="00F80657" w:rsidRDefault="00F80657" w:rsidP="00F8065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 w:rsidRPr="00F80657">
                        <w:rPr>
                          <w:b/>
                          <w:bCs/>
                          <w:sz w:val="24"/>
                          <w:szCs w:val="24"/>
                        </w:rPr>
                        <w:t>xTool</w:t>
                      </w:r>
                      <w:proofErr w:type="spellEnd"/>
                      <w:proofErr w:type="gramEnd"/>
                      <w:r w:rsidRPr="00F80657">
                        <w:rPr>
                          <w:b/>
                          <w:bCs/>
                          <w:sz w:val="24"/>
                          <w:szCs w:val="24"/>
                        </w:rPr>
                        <w:t xml:space="preserve"> - Kit Complet S1 20W</w:t>
                      </w:r>
                      <w:r w:rsidRPr="00F80657">
                        <w:rPr>
                          <w:b/>
                          <w:bCs/>
                          <w:sz w:val="24"/>
                          <w:szCs w:val="24"/>
                        </w:rPr>
                        <w:br/>
                        <w:t xml:space="preserve">Découpe et Graveur Laser avec </w:t>
                      </w:r>
                      <w:proofErr w:type="spellStart"/>
                      <w:r w:rsidRPr="00F80657">
                        <w:rPr>
                          <w:b/>
                          <w:bCs/>
                          <w:sz w:val="24"/>
                          <w:szCs w:val="24"/>
                        </w:rPr>
                        <w:t>SafetyPro</w:t>
                      </w:r>
                      <w:proofErr w:type="spellEnd"/>
                      <w:r w:rsidRPr="00F80657">
                        <w:rPr>
                          <w:b/>
                          <w:bCs/>
                          <w:sz w:val="24"/>
                          <w:szCs w:val="24"/>
                        </w:rPr>
                        <w:t xml:space="preserve"> AP2</w:t>
                      </w:r>
                    </w:p>
                    <w:p w14:paraId="2A92C69C" w14:textId="77777777" w:rsidR="00F80657" w:rsidRPr="00F80657" w:rsidRDefault="00F80657" w:rsidP="00F80657">
                      <w:r w:rsidRPr="00F80657">
                        <w:t> </w:t>
                      </w:r>
                    </w:p>
                    <w:p w14:paraId="26D7B026" w14:textId="10D0EFD9" w:rsidR="00F80657" w:rsidRDefault="00F80657"/>
                  </w:txbxContent>
                </v:textbox>
                <w10:wrap type="square"/>
              </v:shape>
            </w:pict>
          </mc:Fallback>
        </mc:AlternateContent>
      </w:r>
      <w:r w:rsidR="00F80657" w:rsidRPr="00F80657">
        <w:rPr>
          <w:rFonts w:ascii="Calibri" w:hAnsi="Calibri" w:cs="Calibri"/>
          <w:sz w:val="24"/>
          <w:szCs w:val="24"/>
        </w:rPr>
        <w:t>Pour fabriquer la maquette, on utilisera cette machine à découpe laser :</w:t>
      </w:r>
    </w:p>
    <w:p w14:paraId="11A3256C" w14:textId="7BBABF8C" w:rsidR="00D04415" w:rsidRDefault="00EE223B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85888" behindDoc="0" locked="0" layoutInCell="1" allowOverlap="1" wp14:anchorId="22FE78DF" wp14:editId="2B320B31">
            <wp:simplePos x="0" y="0"/>
            <wp:positionH relativeFrom="column">
              <wp:posOffset>605790</wp:posOffset>
            </wp:positionH>
            <wp:positionV relativeFrom="paragraph">
              <wp:posOffset>66040</wp:posOffset>
            </wp:positionV>
            <wp:extent cx="2105025" cy="700743"/>
            <wp:effectExtent l="0" t="0" r="0" b="4445"/>
            <wp:wrapNone/>
            <wp:docPr id="1800496813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0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0657" w:rsidRPr="00F80657">
        <w:rPr>
          <w:rFonts w:ascii="Calibri" w:hAnsi="Calibri" w:cs="Calibri"/>
          <w:b/>
          <w:bCs/>
          <w:sz w:val="24"/>
          <w:szCs w:val="24"/>
        </w:rPr>
        <w:t> </w:t>
      </w:r>
      <w:r w:rsidR="00D04415" w:rsidRPr="00D04415">
        <w:rPr>
          <w:rFonts w:ascii="Calibri" w:hAnsi="Calibri" w:cs="Calibri"/>
          <w:b/>
          <w:bCs/>
          <w:sz w:val="24"/>
          <w:szCs w:val="24"/>
        </w:rPr>
        <w:t> </w:t>
      </w:r>
    </w:p>
    <w:p w14:paraId="573BC06B" w14:textId="57DA7257" w:rsidR="00F80657" w:rsidRDefault="00EE223B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89984" behindDoc="0" locked="0" layoutInCell="1" allowOverlap="1" wp14:anchorId="40A525BB" wp14:editId="44B58418">
            <wp:simplePos x="0" y="0"/>
            <wp:positionH relativeFrom="margin">
              <wp:align>center</wp:align>
            </wp:positionH>
            <wp:positionV relativeFrom="paragraph">
              <wp:posOffset>360045</wp:posOffset>
            </wp:positionV>
            <wp:extent cx="6032500" cy="1649095"/>
            <wp:effectExtent l="0" t="0" r="6350" b="8255"/>
            <wp:wrapNone/>
            <wp:docPr id="7509466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164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0F5872" w14:textId="77777777" w:rsidR="00F80657" w:rsidRDefault="00F80657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772C516B" w14:textId="77777777" w:rsidR="00F80657" w:rsidRPr="00D04415" w:rsidRDefault="00F80657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716B20D9" w14:textId="77777777" w:rsidR="00EE223B" w:rsidRDefault="00EE223B" w:rsidP="00F80657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4B1F2D75" w14:textId="77777777" w:rsidR="00EE223B" w:rsidRDefault="00EE223B" w:rsidP="00F80657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57FB5D56" w14:textId="6682B342" w:rsidR="00F80657" w:rsidRPr="00EE223B" w:rsidRDefault="00EE223B" w:rsidP="00EE223B">
      <w:pPr>
        <w:pStyle w:val="Paragraphedeliste"/>
        <w:numPr>
          <w:ilvl w:val="0"/>
          <w:numId w:val="13"/>
        </w:numPr>
        <w:spacing w:before="0" w:after="120"/>
        <w:ind w:left="426" w:hanging="284"/>
        <w:rPr>
          <w:rFonts w:ascii="Calibri" w:hAnsi="Calibri" w:cs="Calibri"/>
          <w:sz w:val="24"/>
          <w:szCs w:val="24"/>
        </w:rPr>
      </w:pPr>
      <w:r w:rsidRPr="00EE223B">
        <w:rPr>
          <w:rFonts w:ascii="Times New Roman" w:hAnsi="Times New Roman"/>
          <w:noProof/>
        </w:rPr>
        <mc:AlternateContent>
          <mc:Choice Requires="wps">
            <w:drawing>
              <wp:anchor distT="36576" distB="36576" distL="36576" distR="36576" simplePos="0" relativeHeight="251681792" behindDoc="0" locked="0" layoutInCell="1" allowOverlap="1" wp14:anchorId="444CD0E2" wp14:editId="35BFE20A">
                <wp:simplePos x="0" y="0"/>
                <wp:positionH relativeFrom="margin">
                  <wp:posOffset>129539</wp:posOffset>
                </wp:positionH>
                <wp:positionV relativeFrom="paragraph">
                  <wp:posOffset>259080</wp:posOffset>
                </wp:positionV>
                <wp:extent cx="6547485" cy="723900"/>
                <wp:effectExtent l="0" t="0" r="5715" b="0"/>
                <wp:wrapNone/>
                <wp:docPr id="127943054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7485" cy="72390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A8D0C02" w14:textId="77777777" w:rsidR="00D04415" w:rsidRPr="00D04415" w:rsidRDefault="00D04415" w:rsidP="00D0441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4CD0E2" id="_x0000_s1030" style="position:absolute;left:0;text-align:left;margin-left:10.2pt;margin-top:20.4pt;width:515.55pt;height:57pt;z-index:25168179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" fillcolor="#dfebf7" stroked="f" strokecolor="#dfebf7" strokeweight="2pt">
                <v:shadow color="black [0]"/>
                <v:textbox inset="2.88pt,2.88pt,2.88pt,2.88pt">
                  <w:txbxContent>
                    <w:p w14:paraId="4A8D0C02" w14:textId="77777777" w:rsidR="00D04415" w:rsidRPr="00D04415" w:rsidRDefault="00D04415" w:rsidP="00D04415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80657" w:rsidRPr="00EE223B">
        <w:rPr>
          <w:rFonts w:ascii="Calibri" w:hAnsi="Calibri" w:cs="Calibri"/>
          <w:sz w:val="24"/>
          <w:szCs w:val="24"/>
        </w:rPr>
        <w:t>Quelle longueur maximale peut-on découper avec cette machine ?</w:t>
      </w:r>
    </w:p>
    <w:p w14:paraId="4C2C6829" w14:textId="1A87CAFB" w:rsidR="00D04415" w:rsidRDefault="00D04415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5EA6C2CB" w14:textId="77777777" w:rsidR="00EE223B" w:rsidRDefault="00EE223B" w:rsidP="00F80657">
      <w:pPr>
        <w:spacing w:before="360" w:after="120"/>
        <w:rPr>
          <w:rFonts w:ascii="Calibri" w:hAnsi="Calibri" w:cs="Calibri"/>
          <w:sz w:val="24"/>
          <w:szCs w:val="24"/>
        </w:rPr>
      </w:pPr>
    </w:p>
    <w:p w14:paraId="520475D0" w14:textId="77777777" w:rsidR="00EE223B" w:rsidRDefault="00D04415" w:rsidP="00EE223B">
      <w:pPr>
        <w:spacing w:before="0" w:after="120"/>
        <w:rPr>
          <w:rFonts w:ascii="Calibri" w:hAnsi="Calibri" w:cs="Calibri"/>
          <w:b/>
          <w:bCs/>
          <w:sz w:val="24"/>
          <w:szCs w:val="24"/>
        </w:rPr>
      </w:pPr>
      <w:r w:rsidRPr="00F80657">
        <w:rPr>
          <w:rFonts w:ascii="Calibri" w:hAnsi="Calibri" w:cs="Calibri"/>
          <w:sz w:val="24"/>
          <w:szCs w:val="24"/>
        </w:rPr>
        <w:t> </w:t>
      </w:r>
      <w:r w:rsidR="00F80657" w:rsidRPr="00F80657">
        <w:rPr>
          <w:rFonts w:ascii="Calibri" w:hAnsi="Calibri" w:cs="Calibri"/>
          <w:sz w:val="24"/>
          <w:szCs w:val="24"/>
        </w:rPr>
        <w:t>On souhaite réaliser une maquette de la salle 109, la plus réaliste et la plus grande possible</w:t>
      </w:r>
      <w:r w:rsidR="00F80657" w:rsidRPr="00F80657">
        <w:rPr>
          <w:rFonts w:ascii="Calibri" w:hAnsi="Calibri" w:cs="Calibri"/>
          <w:b/>
          <w:bCs/>
          <w:sz w:val="24"/>
          <w:szCs w:val="24"/>
        </w:rPr>
        <w:t>.</w:t>
      </w:r>
    </w:p>
    <w:p w14:paraId="3194C081" w14:textId="45B328E4" w:rsidR="00F80657" w:rsidRPr="00EE223B" w:rsidRDefault="00EE223B" w:rsidP="00EE223B">
      <w:pPr>
        <w:pStyle w:val="Paragraphedeliste"/>
        <w:numPr>
          <w:ilvl w:val="0"/>
          <w:numId w:val="13"/>
        </w:numPr>
        <w:spacing w:before="0" w:after="120"/>
        <w:ind w:left="426" w:hanging="284"/>
        <w:rPr>
          <w:rFonts w:ascii="Calibri" w:hAnsi="Calibri" w:cs="Calibri"/>
          <w:i/>
          <w:iCs/>
          <w:sz w:val="24"/>
          <w:szCs w:val="24"/>
        </w:rPr>
      </w:pPr>
      <w:r w:rsidRPr="00EE223B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92032" behindDoc="0" locked="0" layoutInCell="1" allowOverlap="1" wp14:anchorId="778E68C7" wp14:editId="1F8E68A7">
                <wp:simplePos x="0" y="0"/>
                <wp:positionH relativeFrom="margin">
                  <wp:posOffset>158115</wp:posOffset>
                </wp:positionH>
                <wp:positionV relativeFrom="paragraph">
                  <wp:posOffset>297814</wp:posOffset>
                </wp:positionV>
                <wp:extent cx="6633210" cy="1362075"/>
                <wp:effectExtent l="0" t="0" r="0" b="9525"/>
                <wp:wrapNone/>
                <wp:docPr id="29509157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136207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7DC6F22" w14:textId="77777777" w:rsidR="00F80657" w:rsidRDefault="00F80657" w:rsidP="00F80657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E68C7" id="Rectangle 13" o:spid="_x0000_s1031" style="position:absolute;left:0;text-align:left;margin-left:12.45pt;margin-top:23.45pt;width:522.3pt;height:107.25pt;z-index:25169203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" fillcolor="#dfebf7" stroked="f" strokecolor="#dfebf7" strokeweight="2pt">
                <v:shadow color="black [0]"/>
                <v:textbox inset="2.88pt,2.88pt,2.88pt,2.88pt">
                  <w:txbxContent>
                    <w:p w14:paraId="17DC6F22" w14:textId="77777777" w:rsidR="00F80657" w:rsidRDefault="00F80657" w:rsidP="00F80657"/>
                  </w:txbxContent>
                </v:textbox>
                <w10:wrap anchorx="margin"/>
              </v:rect>
            </w:pict>
          </mc:Fallback>
        </mc:AlternateContent>
      </w:r>
      <w:r w:rsidR="00F80657" w:rsidRPr="00EE223B">
        <w:rPr>
          <w:rFonts w:ascii="Calibri" w:hAnsi="Calibri" w:cs="Calibri"/>
          <w:sz w:val="24"/>
          <w:szCs w:val="24"/>
        </w:rPr>
        <w:t xml:space="preserve">Quelle échelle choisir pour cette maquette ? </w:t>
      </w:r>
      <w:r w:rsidR="00F80657" w:rsidRPr="00EE223B">
        <w:rPr>
          <w:rFonts w:ascii="Calibri" w:hAnsi="Calibri" w:cs="Calibri"/>
          <w:i/>
          <w:iCs/>
          <w:sz w:val="24"/>
          <w:szCs w:val="24"/>
        </w:rPr>
        <w:t>Détailler le calcul</w:t>
      </w:r>
    </w:p>
    <w:p w14:paraId="5B28F4D6" w14:textId="45BB8391" w:rsidR="00F80657" w:rsidRDefault="00F80657" w:rsidP="00F80657">
      <w:pPr>
        <w:spacing w:before="360" w:after="120"/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02CCEB4F" w14:textId="3090F73E" w:rsidR="00F80657" w:rsidRDefault="00F80657" w:rsidP="00F80657">
      <w:pPr>
        <w:spacing w:before="360" w:after="120"/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692231EA" w14:textId="09282682" w:rsidR="00F80657" w:rsidRPr="00F80657" w:rsidRDefault="00F80657" w:rsidP="00F80657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49705634" w14:textId="72540D1A" w:rsidR="00F80657" w:rsidRPr="00EE223B" w:rsidRDefault="00CF6E7C" w:rsidP="00EE223B">
      <w:pPr>
        <w:pStyle w:val="Paragraphedeliste"/>
        <w:numPr>
          <w:ilvl w:val="0"/>
          <w:numId w:val="13"/>
        </w:numPr>
        <w:spacing w:before="360" w:after="120"/>
        <w:ind w:left="426" w:hanging="284"/>
        <w:rPr>
          <w:rFonts w:ascii="Calibri" w:hAnsi="Calibri" w:cs="Calibri"/>
          <w:sz w:val="24"/>
          <w:szCs w:val="24"/>
        </w:rPr>
      </w:pPr>
      <w:r w:rsidRPr="00F80657">
        <w:rPr>
          <w:rFonts w:ascii="Times New Roman" w:hAnsi="Times New Roman"/>
          <w:noProof/>
        </w:rPr>
        <mc:AlternateContent>
          <mc:Choice Requires="wps">
            <w:drawing>
              <wp:anchor distT="36576" distB="36576" distL="36576" distR="36576" simplePos="0" relativeHeight="251694080" behindDoc="0" locked="0" layoutInCell="1" allowOverlap="1" wp14:anchorId="52D5516B" wp14:editId="3EFD7FBE">
                <wp:simplePos x="0" y="0"/>
                <wp:positionH relativeFrom="margin">
                  <wp:posOffset>224790</wp:posOffset>
                </wp:positionH>
                <wp:positionV relativeFrom="paragraph">
                  <wp:posOffset>424816</wp:posOffset>
                </wp:positionV>
                <wp:extent cx="6633210" cy="1295400"/>
                <wp:effectExtent l="0" t="0" r="0" b="0"/>
                <wp:wrapNone/>
                <wp:docPr id="4958993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129540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D8B190E" w14:textId="77777777" w:rsidR="00F80657" w:rsidRDefault="00F80657" w:rsidP="00F80657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5516B" id="_x0000_s1032" style="position:absolute;left:0;text-align:left;margin-left:17.7pt;margin-top:33.45pt;width:522.3pt;height:102pt;z-index:25169408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" fillcolor="#dfebf7" stroked="f" strokecolor="#dfebf7" strokeweight="2pt">
                <v:shadow color="black [0]"/>
                <v:textbox inset="2.88pt,2.88pt,2.88pt,2.88pt">
                  <w:txbxContent>
                    <w:p w14:paraId="3D8B190E" w14:textId="77777777" w:rsidR="00F80657" w:rsidRDefault="00F80657" w:rsidP="00F80657"/>
                  </w:txbxContent>
                </v:textbox>
                <w10:wrap anchorx="margin"/>
              </v:rect>
            </w:pict>
          </mc:Fallback>
        </mc:AlternateContent>
      </w:r>
      <w:r w:rsidR="00F80657" w:rsidRPr="00EE223B">
        <w:rPr>
          <w:rFonts w:ascii="Calibri" w:hAnsi="Calibri" w:cs="Calibri"/>
          <w:b/>
          <w:bCs/>
          <w:sz w:val="24"/>
          <w:szCs w:val="24"/>
        </w:rPr>
        <w:t> </w:t>
      </w:r>
      <w:r w:rsidR="00F80657" w:rsidRPr="00EE223B">
        <w:rPr>
          <w:rFonts w:ascii="Calibri" w:hAnsi="Calibri" w:cs="Calibri"/>
          <w:sz w:val="24"/>
          <w:szCs w:val="24"/>
        </w:rPr>
        <w:t xml:space="preserve">Déterminer les dimensions de la maquette : </w:t>
      </w:r>
    </w:p>
    <w:p w14:paraId="2EF4A90E" w14:textId="72921769" w:rsidR="00EE223B" w:rsidRDefault="00EE223B" w:rsidP="00EE223B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2C7071DF" w14:textId="5916D7C0" w:rsidR="00EE223B" w:rsidRDefault="00EE223B" w:rsidP="00EE223B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0EF81350" w14:textId="4A3816AE" w:rsidR="00EE223B" w:rsidRPr="00EE223B" w:rsidRDefault="00EE223B" w:rsidP="00EE223B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2AFEC4F4" w14:textId="77777777" w:rsidR="006575DE" w:rsidRDefault="00EE223B" w:rsidP="00F80657">
      <w:pPr>
        <w:pStyle w:val="Paragraphedeliste"/>
        <w:numPr>
          <w:ilvl w:val="0"/>
          <w:numId w:val="13"/>
        </w:numPr>
        <w:spacing w:before="360" w:after="120"/>
        <w:ind w:left="426" w:hanging="284"/>
        <w:rPr>
          <w:rFonts w:ascii="Calibri" w:hAnsi="Calibri" w:cs="Calibri"/>
          <w:b/>
          <w:bCs/>
          <w:sz w:val="24"/>
          <w:szCs w:val="24"/>
        </w:rPr>
      </w:pPr>
      <w:r w:rsidRPr="00F80657">
        <w:rPr>
          <w:rFonts w:ascii="Times New Roman" w:hAnsi="Times New Roman"/>
          <w:noProof/>
        </w:rPr>
        <mc:AlternateContent>
          <mc:Choice Requires="wps">
            <w:drawing>
              <wp:anchor distT="36576" distB="36576" distL="36576" distR="36576" simplePos="0" relativeHeight="251699200" behindDoc="0" locked="0" layoutInCell="1" allowOverlap="1" wp14:anchorId="04242F15" wp14:editId="17D9DFA4">
                <wp:simplePos x="0" y="0"/>
                <wp:positionH relativeFrom="margin">
                  <wp:posOffset>177165</wp:posOffset>
                </wp:positionH>
                <wp:positionV relativeFrom="paragraph">
                  <wp:posOffset>418465</wp:posOffset>
                </wp:positionV>
                <wp:extent cx="6633210" cy="790575"/>
                <wp:effectExtent l="0" t="0" r="0" b="9525"/>
                <wp:wrapNone/>
                <wp:docPr id="146961045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79057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D712F92" w14:textId="77777777" w:rsidR="00EE223B" w:rsidRDefault="00EE223B" w:rsidP="00EE223B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42F15" id="_x0000_s1033" style="position:absolute;left:0;text-align:left;margin-left:13.95pt;margin-top:32.95pt;width:522.3pt;height:62.25pt;z-index:25169920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" fillcolor="#dfebf7" stroked="f" strokecolor="#dfebf7" strokeweight="2pt">
                <v:shadow color="black [0]"/>
                <v:textbox inset="2.88pt,2.88pt,2.88pt,2.88pt">
                  <w:txbxContent>
                    <w:p w14:paraId="1D712F92" w14:textId="77777777" w:rsidR="00EE223B" w:rsidRDefault="00EE223B" w:rsidP="00EE223B"/>
                  </w:txbxContent>
                </v:textbox>
                <w10:wrap anchorx="margin"/>
              </v:rect>
            </w:pict>
          </mc:Fallback>
        </mc:AlternateContent>
      </w:r>
      <w:r w:rsidRPr="006575DE">
        <w:rPr>
          <w:rFonts w:ascii="Calibri" w:hAnsi="Calibri" w:cs="Calibri"/>
          <w:b/>
          <w:bCs/>
          <w:sz w:val="24"/>
          <w:szCs w:val="24"/>
        </w:rPr>
        <w:t xml:space="preserve">Bilan du calcul de l’échelle : </w:t>
      </w:r>
    </w:p>
    <w:p w14:paraId="63126E51" w14:textId="77777777" w:rsidR="006575DE" w:rsidRDefault="006575DE" w:rsidP="006575DE">
      <w:pPr>
        <w:pStyle w:val="Paragraphedeliste"/>
        <w:spacing w:before="360" w:after="120"/>
        <w:ind w:left="426"/>
        <w:rPr>
          <w:rFonts w:ascii="Calibri" w:hAnsi="Calibri" w:cs="Calibri"/>
          <w:b/>
          <w:bCs/>
          <w:sz w:val="24"/>
          <w:szCs w:val="24"/>
        </w:rPr>
      </w:pPr>
    </w:p>
    <w:p w14:paraId="2E1ADB82" w14:textId="2D36D10E" w:rsidR="00EE223B" w:rsidRPr="006575DE" w:rsidRDefault="00F80657" w:rsidP="006575DE">
      <w:pPr>
        <w:pStyle w:val="Paragraphedeliste"/>
        <w:spacing w:before="360" w:after="120"/>
        <w:ind w:left="426"/>
        <w:rPr>
          <w:rFonts w:ascii="Calibri" w:hAnsi="Calibri" w:cs="Calibri"/>
          <w:b/>
          <w:bCs/>
          <w:sz w:val="24"/>
          <w:szCs w:val="24"/>
        </w:rPr>
      </w:pPr>
      <w:r w:rsidRPr="006575DE">
        <w:rPr>
          <w:rFonts w:ascii="Calibri" w:hAnsi="Calibri" w:cs="Calibri"/>
          <w:b/>
          <w:bCs/>
          <w:sz w:val="24"/>
          <w:szCs w:val="24"/>
        </w:rPr>
        <w:t> </w:t>
      </w:r>
    </w:p>
    <w:p w14:paraId="52A07D85" w14:textId="77777777" w:rsidR="00EE223B" w:rsidRDefault="00EE223B" w:rsidP="00F80657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75A7DD50" w14:textId="6234553F" w:rsidR="00F80657" w:rsidRPr="00EE223B" w:rsidRDefault="00CF6E7C" w:rsidP="00EE223B">
      <w:pPr>
        <w:spacing w:before="360" w:after="120"/>
        <w:ind w:firstLine="142"/>
        <w:rPr>
          <w:rFonts w:ascii="Calibri" w:hAnsi="Calibri" w:cs="Calibri"/>
          <w:b/>
          <w:bCs/>
          <w:sz w:val="24"/>
          <w:szCs w:val="24"/>
        </w:rPr>
      </w:pPr>
      <w:r w:rsidRPr="00EE223B">
        <w:rPr>
          <w:rFonts w:ascii="Calibri" w:hAnsi="Calibri" w:cs="Calibri"/>
          <w:b/>
          <w:bCs/>
          <w:sz w:val="24"/>
          <w:szCs w:val="24"/>
          <w:u w:val="single"/>
        </w:rPr>
        <w:t xml:space="preserve">Question </w:t>
      </w:r>
      <w:r w:rsidR="00EE223B" w:rsidRPr="00EE223B">
        <w:rPr>
          <w:rFonts w:ascii="Calibri" w:hAnsi="Calibri" w:cs="Calibri"/>
          <w:b/>
          <w:bCs/>
          <w:sz w:val="24"/>
          <w:szCs w:val="24"/>
          <w:u w:val="single"/>
        </w:rPr>
        <w:t>3</w:t>
      </w:r>
      <w:r w:rsidRPr="00EE223B">
        <w:rPr>
          <w:rFonts w:ascii="Calibri" w:hAnsi="Calibri" w:cs="Calibri"/>
          <w:b/>
          <w:bCs/>
          <w:sz w:val="24"/>
          <w:szCs w:val="24"/>
          <w:u w:val="single"/>
        </w:rPr>
        <w:t> :</w:t>
      </w:r>
      <w:r w:rsidRPr="00EE223B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EE223B" w:rsidRPr="00EE223B">
        <w:rPr>
          <w:rFonts w:ascii="Calibri" w:hAnsi="Calibri" w:cs="Calibri"/>
          <w:b/>
          <w:bCs/>
          <w:sz w:val="24"/>
          <w:szCs w:val="24"/>
        </w:rPr>
        <w:t xml:space="preserve">Comment représenter la salle de classe sur un plan à l’échelle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4"/>
                <w:szCs w:val="24"/>
              </w:rPr>
              <m:t>20</m:t>
            </m:r>
          </m:den>
        </m:f>
      </m:oMath>
      <w:r w:rsidR="00EE223B" w:rsidRPr="00EE223B">
        <w:rPr>
          <w:rFonts w:ascii="Calibri" w:eastAsiaTheme="minorEastAsia" w:hAnsi="Calibri" w:cs="Calibri"/>
          <w:b/>
          <w:bCs/>
          <w:iCs/>
          <w:sz w:val="24"/>
          <w:szCs w:val="24"/>
        </w:rPr>
        <w:t> ?</w:t>
      </w:r>
      <w:r w:rsidR="00EE223B" w:rsidRPr="00EE223B">
        <w:rPr>
          <w:rFonts w:ascii="Calibri" w:hAnsi="Calibri" w:cs="Calibri"/>
          <w:b/>
          <w:bCs/>
          <w:sz w:val="24"/>
          <w:szCs w:val="24"/>
        </w:rPr>
        <w:t xml:space="preserve">  </w:t>
      </w:r>
    </w:p>
    <w:p w14:paraId="5624E819" w14:textId="3DAAC5EC" w:rsidR="007278F7" w:rsidRPr="007278F7" w:rsidRDefault="007278F7" w:rsidP="007278F7">
      <w:pPr>
        <w:pStyle w:val="Paragraphedeliste"/>
        <w:numPr>
          <w:ilvl w:val="0"/>
          <w:numId w:val="12"/>
        </w:numPr>
        <w:spacing w:before="360" w:after="120"/>
        <w:rPr>
          <w:rFonts w:ascii="Calibri" w:hAnsi="Calibri" w:cs="Calibri"/>
          <w:sz w:val="24"/>
          <w:szCs w:val="24"/>
        </w:rPr>
      </w:pPr>
      <w:r w:rsidRPr="007278F7">
        <w:rPr>
          <w:rFonts w:ascii="Calibri" w:hAnsi="Calibri" w:cs="Calibri"/>
          <w:sz w:val="24"/>
          <w:szCs w:val="24"/>
        </w:rPr>
        <w:t>Lister les différentes vues nécessaires pour représenter l’ensemble de la salle témoin</w:t>
      </w:r>
      <w:r w:rsidR="00230C0F">
        <w:rPr>
          <w:rFonts w:ascii="Calibri" w:hAnsi="Calibri" w:cs="Calibri"/>
          <w:sz w:val="24"/>
          <w:szCs w:val="24"/>
        </w:rPr>
        <w:t>.</w:t>
      </w:r>
    </w:p>
    <w:p w14:paraId="61B31E00" w14:textId="752596CD" w:rsidR="007278F7" w:rsidRPr="007278F7" w:rsidRDefault="007278F7" w:rsidP="007278F7">
      <w:pPr>
        <w:pStyle w:val="Paragraphedeliste"/>
        <w:numPr>
          <w:ilvl w:val="0"/>
          <w:numId w:val="12"/>
        </w:numPr>
        <w:spacing w:before="360" w:after="120"/>
        <w:rPr>
          <w:rFonts w:ascii="Calibri" w:hAnsi="Calibri" w:cs="Calibri"/>
          <w:sz w:val="24"/>
          <w:szCs w:val="24"/>
        </w:rPr>
      </w:pPr>
      <w:r w:rsidRPr="007278F7">
        <w:rPr>
          <w:rFonts w:ascii="Calibri" w:hAnsi="Calibri" w:cs="Calibri"/>
          <w:sz w:val="24"/>
          <w:szCs w:val="24"/>
        </w:rPr>
        <w:t>Déterminer les longueurs nécessaires à la réalisation des plans de la salle</w:t>
      </w:r>
      <w:r w:rsidR="00230C0F">
        <w:rPr>
          <w:rFonts w:ascii="Calibri" w:hAnsi="Calibri" w:cs="Calibri"/>
          <w:sz w:val="24"/>
          <w:szCs w:val="24"/>
        </w:rPr>
        <w:t>.</w:t>
      </w:r>
    </w:p>
    <w:p w14:paraId="6AFFC226" w14:textId="3E1727FD" w:rsidR="007278F7" w:rsidRDefault="007278F7" w:rsidP="007278F7">
      <w:pPr>
        <w:pStyle w:val="Paragraphedeliste"/>
        <w:numPr>
          <w:ilvl w:val="0"/>
          <w:numId w:val="12"/>
        </w:numPr>
        <w:spacing w:before="360" w:after="120"/>
        <w:rPr>
          <w:rFonts w:ascii="Calibri" w:hAnsi="Calibri" w:cs="Calibri"/>
          <w:sz w:val="24"/>
          <w:szCs w:val="24"/>
        </w:rPr>
      </w:pPr>
      <w:r w:rsidRPr="007278F7">
        <w:rPr>
          <w:rFonts w:ascii="Calibri" w:hAnsi="Calibri" w:cs="Calibri"/>
          <w:sz w:val="24"/>
          <w:szCs w:val="24"/>
        </w:rPr>
        <w:t>Réaliser l’ensemble des plans de la salle</w:t>
      </w:r>
      <w:r w:rsidR="00230C0F">
        <w:rPr>
          <w:rFonts w:ascii="Calibri" w:hAnsi="Calibri" w:cs="Calibri"/>
          <w:sz w:val="24"/>
          <w:szCs w:val="24"/>
        </w:rPr>
        <w:t>.</w:t>
      </w:r>
    </w:p>
    <w:p w14:paraId="4A88BAFA" w14:textId="32E4BC91" w:rsidR="007278F7" w:rsidRPr="007278F7" w:rsidRDefault="00EE223B" w:rsidP="007278F7">
      <w:pPr>
        <w:spacing w:before="360" w:after="1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95104" behindDoc="0" locked="0" layoutInCell="1" allowOverlap="1" wp14:anchorId="01246489" wp14:editId="78B91A7A">
            <wp:simplePos x="0" y="0"/>
            <wp:positionH relativeFrom="page">
              <wp:posOffset>1905000</wp:posOffset>
            </wp:positionH>
            <wp:positionV relativeFrom="paragraph">
              <wp:posOffset>8255</wp:posOffset>
            </wp:positionV>
            <wp:extent cx="3676650" cy="3080579"/>
            <wp:effectExtent l="0" t="0" r="0" b="5715"/>
            <wp:wrapNone/>
            <wp:docPr id="811034433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034433" name="Image 81103443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1505" cy="30846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59C368" w14:textId="33871D46" w:rsidR="007278F7" w:rsidRDefault="007278F7" w:rsidP="00F80657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2EEBAFE3" w14:textId="48D22079" w:rsidR="007278F7" w:rsidRDefault="007278F7" w:rsidP="00F80657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33C53B43" w14:textId="3FBF8F2E" w:rsidR="007278F7" w:rsidRPr="00F80657" w:rsidRDefault="007278F7" w:rsidP="00F80657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30647FB8" w14:textId="7F0A659B" w:rsidR="00D04415" w:rsidRPr="00D04415" w:rsidRDefault="00D04415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sectPr w:rsidR="00D04415" w:rsidRPr="00D04415" w:rsidSect="00F75628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E144992" w14:textId="77777777" w:rsidR="00B651A2" w:rsidRDefault="00B651A2" w:rsidP="00793172">
      <w:pPr>
        <w:spacing w:before="0"/>
      </w:pPr>
      <w:r>
        <w:separator/>
      </w:r>
    </w:p>
  </w:endnote>
  <w:endnote w:type="continuationSeparator" w:id="0">
    <w:p w14:paraId="5EE0F966" w14:textId="77777777" w:rsidR="00B651A2" w:rsidRDefault="00B651A2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664BA56" w14:textId="77777777" w:rsidR="00B651A2" w:rsidRDefault="00B651A2" w:rsidP="00793172">
      <w:pPr>
        <w:spacing w:before="0"/>
      </w:pPr>
      <w:r>
        <w:separator/>
      </w:r>
    </w:p>
  </w:footnote>
  <w:footnote w:type="continuationSeparator" w:id="0">
    <w:p w14:paraId="6599299D" w14:textId="77777777" w:rsidR="00B651A2" w:rsidRDefault="00B651A2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4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7F1D0A"/>
    <w:multiLevelType w:val="hybridMultilevel"/>
    <w:tmpl w:val="BE728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00750"/>
    <w:multiLevelType w:val="hybridMultilevel"/>
    <w:tmpl w:val="583C5E5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2"/>
  </w:num>
  <w:num w:numId="12" w16cid:durableId="2055734796">
    <w:abstractNumId w:val="11"/>
  </w:num>
  <w:num w:numId="13" w16cid:durableId="105807150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3490F"/>
    <w:rsid w:val="00085C8A"/>
    <w:rsid w:val="00097D8A"/>
    <w:rsid w:val="000A77CD"/>
    <w:rsid w:val="000B7A1D"/>
    <w:rsid w:val="000D18B7"/>
    <w:rsid w:val="000D277F"/>
    <w:rsid w:val="000D5DAA"/>
    <w:rsid w:val="000E7B38"/>
    <w:rsid w:val="00112BAA"/>
    <w:rsid w:val="001433C2"/>
    <w:rsid w:val="00144514"/>
    <w:rsid w:val="00146F41"/>
    <w:rsid w:val="001505C2"/>
    <w:rsid w:val="00165A81"/>
    <w:rsid w:val="001C59E5"/>
    <w:rsid w:val="001C770D"/>
    <w:rsid w:val="001D16FA"/>
    <w:rsid w:val="00230C0F"/>
    <w:rsid w:val="002502A2"/>
    <w:rsid w:val="002758F3"/>
    <w:rsid w:val="002A4209"/>
    <w:rsid w:val="002C5F53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B31AC"/>
    <w:rsid w:val="003C47E2"/>
    <w:rsid w:val="0041212D"/>
    <w:rsid w:val="00441DC3"/>
    <w:rsid w:val="00452042"/>
    <w:rsid w:val="00466712"/>
    <w:rsid w:val="00475728"/>
    <w:rsid w:val="0049755F"/>
    <w:rsid w:val="004A0703"/>
    <w:rsid w:val="004B1BB1"/>
    <w:rsid w:val="004B1DDF"/>
    <w:rsid w:val="004C1A76"/>
    <w:rsid w:val="004C2D6C"/>
    <w:rsid w:val="004C78C3"/>
    <w:rsid w:val="00500436"/>
    <w:rsid w:val="00504A7F"/>
    <w:rsid w:val="00522971"/>
    <w:rsid w:val="005260CA"/>
    <w:rsid w:val="00553AD3"/>
    <w:rsid w:val="00581F48"/>
    <w:rsid w:val="005937C4"/>
    <w:rsid w:val="005A009B"/>
    <w:rsid w:val="005A0798"/>
    <w:rsid w:val="005B3D08"/>
    <w:rsid w:val="005B7956"/>
    <w:rsid w:val="00606582"/>
    <w:rsid w:val="006117BD"/>
    <w:rsid w:val="0061365D"/>
    <w:rsid w:val="00615FFD"/>
    <w:rsid w:val="006321DF"/>
    <w:rsid w:val="006545A9"/>
    <w:rsid w:val="006575DE"/>
    <w:rsid w:val="00672597"/>
    <w:rsid w:val="0068060E"/>
    <w:rsid w:val="00682F45"/>
    <w:rsid w:val="006C2707"/>
    <w:rsid w:val="006F76D9"/>
    <w:rsid w:val="007278F7"/>
    <w:rsid w:val="00736797"/>
    <w:rsid w:val="00752A70"/>
    <w:rsid w:val="00772545"/>
    <w:rsid w:val="00775027"/>
    <w:rsid w:val="00793172"/>
    <w:rsid w:val="00793415"/>
    <w:rsid w:val="007A586E"/>
    <w:rsid w:val="007B31DC"/>
    <w:rsid w:val="007B4FD7"/>
    <w:rsid w:val="007D3C57"/>
    <w:rsid w:val="00804AE5"/>
    <w:rsid w:val="00815D9D"/>
    <w:rsid w:val="008253BC"/>
    <w:rsid w:val="008351B5"/>
    <w:rsid w:val="00847C27"/>
    <w:rsid w:val="00862223"/>
    <w:rsid w:val="0089530D"/>
    <w:rsid w:val="008B0630"/>
    <w:rsid w:val="008C6C1F"/>
    <w:rsid w:val="008D3BDA"/>
    <w:rsid w:val="008D3F3B"/>
    <w:rsid w:val="008D66A8"/>
    <w:rsid w:val="008E6B60"/>
    <w:rsid w:val="008F1089"/>
    <w:rsid w:val="00903363"/>
    <w:rsid w:val="00914575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B6960"/>
    <w:rsid w:val="00AC0050"/>
    <w:rsid w:val="00AD43FA"/>
    <w:rsid w:val="00AE0020"/>
    <w:rsid w:val="00AE4FCE"/>
    <w:rsid w:val="00B04CA7"/>
    <w:rsid w:val="00B3470B"/>
    <w:rsid w:val="00B47FC0"/>
    <w:rsid w:val="00B613F6"/>
    <w:rsid w:val="00B651A2"/>
    <w:rsid w:val="00B6735B"/>
    <w:rsid w:val="00B9253F"/>
    <w:rsid w:val="00BC11A1"/>
    <w:rsid w:val="00BE6AE6"/>
    <w:rsid w:val="00BE7398"/>
    <w:rsid w:val="00C10269"/>
    <w:rsid w:val="00C27136"/>
    <w:rsid w:val="00C30455"/>
    <w:rsid w:val="00C413BE"/>
    <w:rsid w:val="00C471FB"/>
    <w:rsid w:val="00C506A5"/>
    <w:rsid w:val="00C755C5"/>
    <w:rsid w:val="00C75894"/>
    <w:rsid w:val="00C75A32"/>
    <w:rsid w:val="00C7745C"/>
    <w:rsid w:val="00C874A4"/>
    <w:rsid w:val="00C970C2"/>
    <w:rsid w:val="00CB7282"/>
    <w:rsid w:val="00CE6F02"/>
    <w:rsid w:val="00CF6E7C"/>
    <w:rsid w:val="00D04415"/>
    <w:rsid w:val="00D405EC"/>
    <w:rsid w:val="00D6018E"/>
    <w:rsid w:val="00D70D13"/>
    <w:rsid w:val="00D72065"/>
    <w:rsid w:val="00D85AA1"/>
    <w:rsid w:val="00D966A5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61424"/>
    <w:rsid w:val="00E87665"/>
    <w:rsid w:val="00E94D29"/>
    <w:rsid w:val="00E9781F"/>
    <w:rsid w:val="00EA207A"/>
    <w:rsid w:val="00EC01D1"/>
    <w:rsid w:val="00ED0325"/>
    <w:rsid w:val="00ED481A"/>
    <w:rsid w:val="00EE223B"/>
    <w:rsid w:val="00EE7DA0"/>
    <w:rsid w:val="00EF7A4E"/>
    <w:rsid w:val="00F07B52"/>
    <w:rsid w:val="00F226DA"/>
    <w:rsid w:val="00F372DF"/>
    <w:rsid w:val="00F4026E"/>
    <w:rsid w:val="00F43A92"/>
    <w:rsid w:val="00F4527B"/>
    <w:rsid w:val="00F521E9"/>
    <w:rsid w:val="00F605AA"/>
    <w:rsid w:val="00F6426F"/>
    <w:rsid w:val="00F75628"/>
    <w:rsid w:val="00F80657"/>
    <w:rsid w:val="00F93282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A3F28A-F4E3-436D-88AC-BC643DB90F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33</TotalTime>
  <Pages>2</Pages>
  <Words>236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Birocheau</cp:lastModifiedBy>
  <cp:revision>9</cp:revision>
  <dcterms:created xsi:type="dcterms:W3CDTF">2026-03-26T09:33:00Z</dcterms:created>
  <dcterms:modified xsi:type="dcterms:W3CDTF">2026-06-26T15:36:00Z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